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6F784" w14:textId="77777777" w:rsidR="00127C22" w:rsidRDefault="00127C22" w:rsidP="00127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BAXTER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66A2469D" w14:textId="77777777" w:rsidR="00127C22" w:rsidRDefault="00127C22" w:rsidP="00127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14:paraId="7A7BCFB2" w14:textId="77777777" w:rsidR="00127C22" w:rsidRDefault="00127C22" w:rsidP="00127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DBD79F" w14:textId="77777777" w:rsidR="00127C22" w:rsidRDefault="00127C22" w:rsidP="00127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EBE79F" w14:textId="77777777" w:rsidR="00127C22" w:rsidRDefault="00127C22" w:rsidP="00127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Nov.1400</w:t>
      </w:r>
      <w:r>
        <w:rPr>
          <w:rFonts w:ascii="Times New Roman" w:hAnsi="Times New Roman" w:cs="Times New Roman"/>
          <w:sz w:val="24"/>
          <w:szCs w:val="24"/>
        </w:rPr>
        <w:tab/>
        <w:t xml:space="preserve">A commission was set up to collect the sum of 4s 10d from him, which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219827" w14:textId="77777777" w:rsidR="00127C22" w:rsidRDefault="00127C22" w:rsidP="00127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due to the King in respect of a subsidy granted in the time of Richard II.</w:t>
      </w:r>
    </w:p>
    <w:p w14:paraId="72D6DE64" w14:textId="77777777" w:rsidR="00127C22" w:rsidRDefault="00127C22" w:rsidP="00127C2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p.96)</w:t>
      </w:r>
    </w:p>
    <w:p w14:paraId="381E9472" w14:textId="77777777" w:rsidR="00127C22" w:rsidRDefault="00127C22" w:rsidP="00127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31A578" w14:textId="77777777" w:rsidR="00127C22" w:rsidRDefault="00127C22" w:rsidP="00127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A5AE14" w14:textId="77777777" w:rsidR="00127C22" w:rsidRDefault="00127C22" w:rsidP="00127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7EEBBED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347AB" w14:textId="77777777" w:rsidR="00127C22" w:rsidRDefault="00127C22" w:rsidP="009139A6">
      <w:r>
        <w:separator/>
      </w:r>
    </w:p>
  </w:endnote>
  <w:endnote w:type="continuationSeparator" w:id="0">
    <w:p w14:paraId="65B122F7" w14:textId="77777777" w:rsidR="00127C22" w:rsidRDefault="00127C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689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A22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D8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508F6" w14:textId="77777777" w:rsidR="00127C22" w:rsidRDefault="00127C22" w:rsidP="009139A6">
      <w:r>
        <w:separator/>
      </w:r>
    </w:p>
  </w:footnote>
  <w:footnote w:type="continuationSeparator" w:id="0">
    <w:p w14:paraId="2A10299F" w14:textId="77777777" w:rsidR="00127C22" w:rsidRDefault="00127C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92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3ED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193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C22"/>
    <w:rsid w:val="000666E0"/>
    <w:rsid w:val="00127C2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EC2E0"/>
  <w15:chartTrackingRefBased/>
  <w15:docId w15:val="{A77DA28F-7C3A-420E-B21E-D9F5E7BA1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2021-05-17T10:51:00Z</dcterms:created>
  <dcterms:modified xsi:type="dcterms:W3CDTF">2021-05-17T10:52:00Z</dcterms:modified>
</cp:coreProperties>
</file>